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3A" w:rsidRPr="00D773FE" w:rsidRDefault="0016483A" w:rsidP="005868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3F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6483A" w:rsidRDefault="0016483A" w:rsidP="0058688B">
      <w:pPr>
        <w:pStyle w:val="BodyText"/>
        <w:suppressAutoHyphens/>
        <w:ind w:right="-2"/>
        <w:jc w:val="center"/>
        <w:rPr>
          <w:b/>
          <w:szCs w:val="28"/>
        </w:rPr>
      </w:pPr>
      <w:r w:rsidRPr="00D773FE">
        <w:rPr>
          <w:b/>
          <w:szCs w:val="28"/>
        </w:rPr>
        <w:t xml:space="preserve">к проекту решения Совета депутатов МО «Балезинский район» </w:t>
      </w:r>
    </w:p>
    <w:p w:rsidR="0016483A" w:rsidRPr="00D773FE" w:rsidRDefault="0016483A" w:rsidP="0058688B">
      <w:pPr>
        <w:pStyle w:val="BodyText"/>
        <w:suppressAutoHyphens/>
        <w:ind w:right="-2"/>
        <w:jc w:val="center"/>
        <w:rPr>
          <w:b/>
          <w:szCs w:val="28"/>
        </w:rPr>
      </w:pPr>
    </w:p>
    <w:p w:rsidR="0016483A" w:rsidRPr="00A60CC1" w:rsidRDefault="0016483A" w:rsidP="005868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60CC1">
        <w:rPr>
          <w:rFonts w:ascii="Times New Roman" w:hAnsi="Times New Roman"/>
          <w:sz w:val="28"/>
          <w:szCs w:val="28"/>
        </w:rPr>
        <w:t xml:space="preserve">О безвозмездной передаче </w:t>
      </w:r>
    </w:p>
    <w:p w:rsidR="0016483A" w:rsidRPr="00A60CC1" w:rsidRDefault="0016483A" w:rsidP="0058688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0CC1">
        <w:rPr>
          <w:rFonts w:ascii="Times New Roman" w:hAnsi="Times New Roman"/>
          <w:sz w:val="28"/>
          <w:szCs w:val="28"/>
        </w:rPr>
        <w:t xml:space="preserve">из собственности муниципального образования «Балезинский район» </w:t>
      </w:r>
    </w:p>
    <w:p w:rsidR="0016483A" w:rsidRPr="00A60CC1" w:rsidRDefault="0016483A" w:rsidP="0058688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0CC1">
        <w:rPr>
          <w:rFonts w:ascii="Times New Roman" w:hAnsi="Times New Roman"/>
          <w:sz w:val="28"/>
          <w:szCs w:val="28"/>
        </w:rPr>
        <w:t>в собственность муниципального образования «</w:t>
      </w:r>
      <w:r>
        <w:rPr>
          <w:rFonts w:ascii="Times New Roman" w:hAnsi="Times New Roman"/>
          <w:sz w:val="28"/>
          <w:szCs w:val="28"/>
        </w:rPr>
        <w:t>Большеварыжское</w:t>
      </w:r>
      <w:r w:rsidRPr="00A60CC1">
        <w:rPr>
          <w:rFonts w:ascii="Times New Roman" w:hAnsi="Times New Roman"/>
          <w:sz w:val="28"/>
          <w:szCs w:val="28"/>
        </w:rPr>
        <w:t>»</w:t>
      </w:r>
    </w:p>
    <w:p w:rsidR="0016483A" w:rsidRPr="00A60CC1" w:rsidRDefault="0016483A" w:rsidP="005868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объекта</w:t>
      </w:r>
      <w:r w:rsidRPr="00A60CC1">
        <w:rPr>
          <w:rFonts w:ascii="Times New Roman" w:hAnsi="Times New Roman"/>
          <w:sz w:val="28"/>
        </w:rPr>
        <w:t xml:space="preserve"> недвижимого имущества</w:t>
      </w:r>
      <w:r w:rsidRPr="00A60CC1">
        <w:rPr>
          <w:rFonts w:ascii="Times New Roman" w:hAnsi="Times New Roman"/>
        </w:rPr>
        <w:t>,</w:t>
      </w:r>
      <w:r w:rsidRPr="00A60CC1">
        <w:rPr>
          <w:rFonts w:ascii="Times New Roman" w:hAnsi="Times New Roman"/>
          <w:sz w:val="28"/>
          <w:szCs w:val="28"/>
        </w:rPr>
        <w:t xml:space="preserve"> находящ</w:t>
      </w:r>
      <w:r>
        <w:rPr>
          <w:rFonts w:ascii="Times New Roman" w:hAnsi="Times New Roman"/>
          <w:sz w:val="28"/>
          <w:szCs w:val="28"/>
        </w:rPr>
        <w:t>его</w:t>
      </w:r>
      <w:r w:rsidRPr="00A60CC1">
        <w:rPr>
          <w:rFonts w:ascii="Times New Roman" w:hAnsi="Times New Roman"/>
          <w:sz w:val="28"/>
          <w:szCs w:val="28"/>
        </w:rPr>
        <w:t xml:space="preserve">ся по адресу: </w:t>
      </w:r>
    </w:p>
    <w:p w:rsidR="0016483A" w:rsidRDefault="0016483A" w:rsidP="0058688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0CC1">
        <w:rPr>
          <w:rFonts w:ascii="Times New Roman" w:hAnsi="Times New Roman"/>
          <w:sz w:val="28"/>
          <w:szCs w:val="28"/>
        </w:rPr>
        <w:t>Удмуртская Республика, Балезинский район,</w:t>
      </w:r>
    </w:p>
    <w:p w:rsidR="0016483A" w:rsidRPr="00A60CC1" w:rsidRDefault="0016483A" w:rsidP="0058688B">
      <w:pPr>
        <w:spacing w:after="0"/>
        <w:jc w:val="center"/>
        <w:rPr>
          <w:rFonts w:ascii="Times New Roman" w:hAnsi="Times New Roman"/>
        </w:rPr>
      </w:pPr>
      <w:r w:rsidRPr="00A60C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 Большой Варыж</w:t>
      </w:r>
      <w:r w:rsidRPr="00A60CC1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Центральная</w:t>
      </w:r>
      <w:r w:rsidRPr="00A60CC1">
        <w:rPr>
          <w:rFonts w:ascii="Times New Roman" w:hAnsi="Times New Roman"/>
          <w:sz w:val="28"/>
          <w:szCs w:val="28"/>
        </w:rPr>
        <w:t>, д. 1</w:t>
      </w:r>
      <w:r>
        <w:rPr>
          <w:rFonts w:ascii="Times New Roman" w:hAnsi="Times New Roman"/>
          <w:sz w:val="28"/>
          <w:szCs w:val="28"/>
        </w:rPr>
        <w:t>9-1»</w:t>
      </w:r>
    </w:p>
    <w:p w:rsidR="0016483A" w:rsidRDefault="0016483A" w:rsidP="005868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483A" w:rsidRPr="00961C8B" w:rsidRDefault="0016483A" w:rsidP="0058688B">
      <w:pPr>
        <w:shd w:val="clear" w:color="auto" w:fill="FFFFFF"/>
        <w:ind w:firstLine="720"/>
        <w:jc w:val="center"/>
        <w:rPr>
          <w:rFonts w:ascii="Times New Roman" w:hAnsi="Times New Roman"/>
          <w:sz w:val="28"/>
          <w:szCs w:val="28"/>
        </w:rPr>
      </w:pPr>
      <w:r w:rsidRPr="00961C8B">
        <w:rPr>
          <w:rFonts w:ascii="Times New Roman" w:hAnsi="Times New Roman"/>
          <w:sz w:val="28"/>
          <w:szCs w:val="28"/>
        </w:rPr>
        <w:t>Уважаемые депутаты и приглашенные</w:t>
      </w:r>
    </w:p>
    <w:p w:rsidR="0016483A" w:rsidRPr="0048396A" w:rsidRDefault="0016483A" w:rsidP="004839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Не</w:t>
      </w:r>
      <w:r w:rsidRPr="0048396A">
        <w:rPr>
          <w:rFonts w:ascii="Times New Roman" w:hAnsi="Times New Roman"/>
          <w:sz w:val="28"/>
          <w:szCs w:val="28"/>
        </w:rPr>
        <w:t>жилое помещ</w:t>
      </w:r>
      <w:r w:rsidRPr="0048396A">
        <w:rPr>
          <w:rFonts w:ascii="Times New Roman" w:hAnsi="Times New Roman"/>
          <w:sz w:val="28"/>
          <w:szCs w:val="28"/>
        </w:rPr>
        <w:t>е</w:t>
      </w:r>
      <w:r w:rsidRPr="0048396A">
        <w:rPr>
          <w:rFonts w:ascii="Times New Roman" w:hAnsi="Times New Roman"/>
          <w:sz w:val="28"/>
          <w:szCs w:val="28"/>
        </w:rPr>
        <w:t xml:space="preserve">ние, </w:t>
      </w:r>
      <w:r>
        <w:rPr>
          <w:rFonts w:ascii="Times New Roman" w:hAnsi="Times New Roman"/>
          <w:sz w:val="28"/>
          <w:szCs w:val="28"/>
        </w:rPr>
        <w:t>расположенное</w:t>
      </w:r>
      <w:r w:rsidRPr="0048396A">
        <w:rPr>
          <w:rFonts w:ascii="Times New Roman" w:hAnsi="Times New Roman"/>
          <w:sz w:val="28"/>
          <w:szCs w:val="28"/>
        </w:rPr>
        <w:t xml:space="preserve"> по  адресу:  Удмуртская   Республика,   </w:t>
      </w:r>
      <w:r>
        <w:rPr>
          <w:rFonts w:ascii="Times New Roman" w:hAnsi="Times New Roman"/>
          <w:sz w:val="28"/>
          <w:szCs w:val="28"/>
        </w:rPr>
        <w:t xml:space="preserve">Балезинский </w:t>
      </w:r>
      <w:r w:rsidRPr="0048396A">
        <w:rPr>
          <w:rFonts w:ascii="Times New Roman" w:hAnsi="Times New Roman"/>
          <w:sz w:val="28"/>
          <w:szCs w:val="28"/>
        </w:rPr>
        <w:t>район, д. Большой Варыж, ул. Центральная, д. 19-1, занимает Администрация муниципального образования «</w:t>
      </w:r>
      <w:r>
        <w:rPr>
          <w:rFonts w:ascii="Times New Roman" w:hAnsi="Times New Roman"/>
          <w:sz w:val="28"/>
          <w:szCs w:val="28"/>
        </w:rPr>
        <w:t>Большеварыжское</w:t>
      </w:r>
      <w:r w:rsidRPr="0048396A">
        <w:rPr>
          <w:rFonts w:ascii="Times New Roman" w:hAnsi="Times New Roman"/>
          <w:sz w:val="28"/>
          <w:szCs w:val="28"/>
        </w:rPr>
        <w:t>».</w:t>
      </w:r>
    </w:p>
    <w:p w:rsidR="0016483A" w:rsidRDefault="0016483A" w:rsidP="0048396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48396A">
        <w:rPr>
          <w:rFonts w:ascii="Times New Roman" w:hAnsi="Times New Roman"/>
          <w:sz w:val="28"/>
          <w:szCs w:val="28"/>
        </w:rPr>
        <w:t xml:space="preserve">            Согласно подпункта 3 пункта 1 статьи</w:t>
      </w:r>
      <w:r w:rsidRPr="00961C8B">
        <w:rPr>
          <w:rFonts w:ascii="Times New Roman" w:hAnsi="Times New Roman"/>
          <w:sz w:val="28"/>
          <w:szCs w:val="28"/>
        </w:rPr>
        <w:t xml:space="preserve"> 50 131-ФЗ законом «Об общих принципах организации местного самоуправления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961C8B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961C8B">
        <w:rPr>
          <w:rFonts w:ascii="Times New Roman" w:hAnsi="Times New Roman"/>
          <w:sz w:val="28"/>
          <w:szCs w:val="28"/>
        </w:rPr>
        <w:t xml:space="preserve">» </w:t>
      </w:r>
      <w:r w:rsidRPr="00961C8B">
        <w:rPr>
          <w:rFonts w:ascii="Times New Roman" w:hAnsi="Times New Roman"/>
          <w:sz w:val="28"/>
          <w:szCs w:val="28"/>
          <w:shd w:val="clear" w:color="auto" w:fill="FFFFFF"/>
        </w:rPr>
        <w:t>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961C8B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собственностью муниципальных образований</w:t>
      </w:r>
      <w:r w:rsidRPr="00961C8B">
        <w:rPr>
          <w:rFonts w:ascii="Times New Roman" w:hAnsi="Times New Roman"/>
          <w:sz w:val="28"/>
          <w:szCs w:val="28"/>
        </w:rPr>
        <w:t xml:space="preserve">. </w:t>
      </w:r>
    </w:p>
    <w:p w:rsidR="0016483A" w:rsidRPr="001779EF" w:rsidRDefault="0016483A" w:rsidP="004839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79EF">
        <w:rPr>
          <w:rFonts w:ascii="Times New Roman" w:hAnsi="Times New Roman"/>
          <w:sz w:val="28"/>
          <w:szCs w:val="28"/>
        </w:rPr>
        <w:t xml:space="preserve">             В связи с вышеизложен</w:t>
      </w:r>
      <w:r>
        <w:rPr>
          <w:rFonts w:ascii="Times New Roman" w:hAnsi="Times New Roman"/>
          <w:sz w:val="28"/>
          <w:szCs w:val="28"/>
        </w:rPr>
        <w:t>ным предлагается на рассмотреть на</w:t>
      </w:r>
      <w:r w:rsidRPr="001779EF">
        <w:rPr>
          <w:rFonts w:ascii="Times New Roman" w:hAnsi="Times New Roman"/>
          <w:sz w:val="28"/>
          <w:szCs w:val="28"/>
        </w:rPr>
        <w:t xml:space="preserve"> сессии Совета депутатов проект решения </w:t>
      </w:r>
      <w:r w:rsidRPr="00A60CC1">
        <w:rPr>
          <w:rFonts w:ascii="Times New Roman" w:hAnsi="Times New Roman"/>
          <w:sz w:val="28"/>
          <w:szCs w:val="28"/>
        </w:rPr>
        <w:t>О безвозмездной передаче из собственности муниципального образования «Балезинский район» в собственность муниципального образования «</w:t>
      </w:r>
      <w:r>
        <w:rPr>
          <w:rFonts w:ascii="Times New Roman" w:hAnsi="Times New Roman"/>
          <w:sz w:val="28"/>
          <w:szCs w:val="28"/>
        </w:rPr>
        <w:t>Большеварыжское</w:t>
      </w:r>
      <w:r w:rsidRPr="00A60CC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объекта</w:t>
      </w:r>
      <w:r w:rsidRPr="00A60CC1">
        <w:rPr>
          <w:rFonts w:ascii="Times New Roman" w:hAnsi="Times New Roman"/>
          <w:sz w:val="28"/>
        </w:rPr>
        <w:t xml:space="preserve"> недвижимого имущества</w:t>
      </w:r>
      <w:r w:rsidRPr="00A60CC1">
        <w:rPr>
          <w:rFonts w:ascii="Times New Roman" w:hAnsi="Times New Roman"/>
        </w:rPr>
        <w:t>,</w:t>
      </w:r>
      <w:r w:rsidRPr="00A60CC1">
        <w:rPr>
          <w:rFonts w:ascii="Times New Roman" w:hAnsi="Times New Roman"/>
          <w:sz w:val="28"/>
          <w:szCs w:val="28"/>
        </w:rPr>
        <w:t xml:space="preserve"> находящ</w:t>
      </w:r>
      <w:r>
        <w:rPr>
          <w:rFonts w:ascii="Times New Roman" w:hAnsi="Times New Roman"/>
          <w:sz w:val="28"/>
          <w:szCs w:val="28"/>
        </w:rPr>
        <w:t>его</w:t>
      </w:r>
      <w:r w:rsidRPr="00A60CC1">
        <w:rPr>
          <w:rFonts w:ascii="Times New Roman" w:hAnsi="Times New Roman"/>
          <w:sz w:val="28"/>
          <w:szCs w:val="28"/>
        </w:rPr>
        <w:t xml:space="preserve">ся по адресу: Удмуртская Республика, Балезинский район, </w:t>
      </w:r>
      <w:r>
        <w:rPr>
          <w:rFonts w:ascii="Times New Roman" w:hAnsi="Times New Roman"/>
          <w:sz w:val="28"/>
          <w:szCs w:val="28"/>
        </w:rPr>
        <w:t>д. Большой Варыж</w:t>
      </w:r>
      <w:r w:rsidRPr="00A60CC1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Центральная</w:t>
      </w:r>
      <w:r w:rsidRPr="00A60CC1">
        <w:rPr>
          <w:rFonts w:ascii="Times New Roman" w:hAnsi="Times New Roman"/>
          <w:sz w:val="28"/>
          <w:szCs w:val="28"/>
        </w:rPr>
        <w:t>, д. 1</w:t>
      </w:r>
      <w:r>
        <w:rPr>
          <w:rFonts w:ascii="Times New Roman" w:hAnsi="Times New Roman"/>
          <w:sz w:val="28"/>
          <w:szCs w:val="28"/>
        </w:rPr>
        <w:t>9-1.</w:t>
      </w:r>
    </w:p>
    <w:p w:rsidR="0016483A" w:rsidRPr="00961C8B" w:rsidRDefault="0016483A" w:rsidP="0048396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6483A" w:rsidRPr="0048396A" w:rsidRDefault="0016483A" w:rsidP="005868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83A" w:rsidRPr="00961C8B" w:rsidRDefault="0016483A" w:rsidP="005868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1C8B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16483A" w:rsidRPr="00961C8B" w:rsidRDefault="0016483A" w:rsidP="005868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1C8B">
        <w:rPr>
          <w:rFonts w:ascii="Times New Roman" w:hAnsi="Times New Roman"/>
          <w:sz w:val="28"/>
          <w:szCs w:val="28"/>
        </w:rPr>
        <w:t xml:space="preserve">имущественных и земельных отношений </w:t>
      </w:r>
    </w:p>
    <w:p w:rsidR="0016483A" w:rsidRPr="00961C8B" w:rsidRDefault="0016483A" w:rsidP="005868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1C8B">
        <w:rPr>
          <w:rFonts w:ascii="Times New Roman" w:hAnsi="Times New Roman"/>
          <w:sz w:val="28"/>
          <w:szCs w:val="28"/>
        </w:rPr>
        <w:t xml:space="preserve">Администрации МО «Балезинский район»     </w:t>
      </w:r>
      <w:r w:rsidRPr="00961C8B">
        <w:rPr>
          <w:rFonts w:ascii="Times New Roman" w:hAnsi="Times New Roman"/>
          <w:sz w:val="28"/>
          <w:szCs w:val="28"/>
        </w:rPr>
        <w:tab/>
      </w:r>
      <w:r w:rsidRPr="00961C8B">
        <w:rPr>
          <w:rFonts w:ascii="Times New Roman" w:hAnsi="Times New Roman"/>
          <w:sz w:val="28"/>
          <w:szCs w:val="28"/>
        </w:rPr>
        <w:tab/>
      </w:r>
      <w:r w:rsidRPr="00961C8B">
        <w:rPr>
          <w:rFonts w:ascii="Times New Roman" w:hAnsi="Times New Roman"/>
          <w:sz w:val="28"/>
          <w:szCs w:val="28"/>
        </w:rPr>
        <w:tab/>
        <w:t xml:space="preserve">          А.Н. Смирнов</w:t>
      </w:r>
    </w:p>
    <w:p w:rsidR="0016483A" w:rsidRPr="00961C8B" w:rsidRDefault="0016483A" w:rsidP="005868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483A" w:rsidRPr="00D773FE" w:rsidRDefault="0016483A" w:rsidP="0058688B">
      <w:pPr>
        <w:pStyle w:val="BodyText"/>
        <w:suppressAutoHyphens/>
        <w:ind w:right="-2" w:firstLine="567"/>
        <w:jc w:val="both"/>
        <w:rPr>
          <w:szCs w:val="28"/>
        </w:rPr>
      </w:pPr>
    </w:p>
    <w:p w:rsidR="0016483A" w:rsidRPr="00A96022" w:rsidRDefault="0016483A" w:rsidP="005868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83A" w:rsidRPr="0058688B" w:rsidRDefault="0016483A" w:rsidP="0058688B">
      <w:pPr>
        <w:rPr>
          <w:szCs w:val="28"/>
        </w:rPr>
      </w:pPr>
    </w:p>
    <w:sectPr w:rsidR="0016483A" w:rsidRPr="0058688B" w:rsidSect="00166039">
      <w:pgSz w:w="11906" w:h="16838"/>
      <w:pgMar w:top="794" w:right="51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022"/>
    <w:rsid w:val="00142841"/>
    <w:rsid w:val="0016483A"/>
    <w:rsid w:val="00166039"/>
    <w:rsid w:val="001779EF"/>
    <w:rsid w:val="001B2C9F"/>
    <w:rsid w:val="00202B13"/>
    <w:rsid w:val="00213252"/>
    <w:rsid w:val="003577FD"/>
    <w:rsid w:val="004712D6"/>
    <w:rsid w:val="0048396A"/>
    <w:rsid w:val="004F082C"/>
    <w:rsid w:val="0058688B"/>
    <w:rsid w:val="005A0412"/>
    <w:rsid w:val="005B5A08"/>
    <w:rsid w:val="00653746"/>
    <w:rsid w:val="006B0AFB"/>
    <w:rsid w:val="007B6F36"/>
    <w:rsid w:val="00961C8B"/>
    <w:rsid w:val="00A2576C"/>
    <w:rsid w:val="00A60CC1"/>
    <w:rsid w:val="00A96022"/>
    <w:rsid w:val="00AA2A2A"/>
    <w:rsid w:val="00AE20E8"/>
    <w:rsid w:val="00B553DA"/>
    <w:rsid w:val="00BE4C99"/>
    <w:rsid w:val="00BF1ED4"/>
    <w:rsid w:val="00BF6EFC"/>
    <w:rsid w:val="00C45E24"/>
    <w:rsid w:val="00C662DC"/>
    <w:rsid w:val="00C819D5"/>
    <w:rsid w:val="00CA2760"/>
    <w:rsid w:val="00D32F1E"/>
    <w:rsid w:val="00D773FE"/>
    <w:rsid w:val="00DD2AF2"/>
    <w:rsid w:val="00E60B66"/>
    <w:rsid w:val="00F303C3"/>
    <w:rsid w:val="00F500A2"/>
    <w:rsid w:val="00F9582E"/>
    <w:rsid w:val="00FD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25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96022"/>
    <w:pPr>
      <w:spacing w:after="0" w:line="240" w:lineRule="auto"/>
      <w:ind w:right="5668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6022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B0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AF2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A60CC1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1</Pages>
  <Words>226</Words>
  <Characters>1290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COMP4</cp:lastModifiedBy>
  <cp:revision>11</cp:revision>
  <cp:lastPrinted>2018-11-06T11:06:00Z</cp:lastPrinted>
  <dcterms:created xsi:type="dcterms:W3CDTF">2014-10-16T10:43:00Z</dcterms:created>
  <dcterms:modified xsi:type="dcterms:W3CDTF">2020-06-04T06:22:00Z</dcterms:modified>
</cp:coreProperties>
</file>